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2B" w:rsidRDefault="009C672B"/>
    <w:p w:rsidR="009C672B" w:rsidRDefault="009C672B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9C672B" w:rsidRDefault="009C672B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9C672B" w:rsidRDefault="009C672B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Default="009C672B" w:rsidP="003057C1">
      <w:pPr>
        <w:jc w:val="right"/>
        <w:rPr>
          <w:color w:val="000000"/>
          <w:sz w:val="28"/>
          <w:szCs w:val="28"/>
        </w:rPr>
      </w:pPr>
    </w:p>
    <w:p w:rsidR="009C672B" w:rsidRPr="00107FF6" w:rsidRDefault="009C672B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9C672B" w:rsidRPr="00107FF6" w:rsidRDefault="009C672B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</w:p>
    <w:p w:rsidR="009C672B" w:rsidRPr="00107FF6" w:rsidRDefault="009C672B" w:rsidP="003057C1">
      <w:pPr>
        <w:jc w:val="both"/>
        <w:rPr>
          <w:sz w:val="36"/>
          <w:szCs w:val="36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3057C1">
      <w:pPr>
        <w:rPr>
          <w:b/>
          <w:sz w:val="28"/>
          <w:szCs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9C672B" w:rsidRDefault="009C672B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9C672B" w:rsidRPr="00F7531C" w:rsidRDefault="009C672B" w:rsidP="001069AE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9C672B" w:rsidRPr="00757DC0" w:rsidRDefault="009C672B" w:rsidP="001069AE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9C672B" w:rsidRPr="00F7531C" w:rsidRDefault="009C672B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9C672B" w:rsidRPr="007A7042" w:rsidRDefault="009C672B" w:rsidP="007A7042">
      <w:pPr>
        <w:jc w:val="both"/>
        <w:rPr>
          <w:bCs/>
          <w:color w:val="000000"/>
          <w:sz w:val="28"/>
          <w:szCs w:val="28"/>
        </w:rPr>
      </w:pPr>
      <w:r w:rsidRPr="007A7042">
        <w:rPr>
          <w:sz w:val="28"/>
          <w:szCs w:val="28"/>
        </w:rPr>
        <w:t xml:space="preserve">Административный регламент </w:t>
      </w:r>
      <w:r w:rsidRPr="007A7042">
        <w:rPr>
          <w:bCs/>
          <w:color w:val="000000"/>
          <w:sz w:val="28"/>
          <w:szCs w:val="28"/>
        </w:rPr>
        <w:t xml:space="preserve">предоставления муниципальной услуги по предоставлению 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(далее – регламент) устанавливает порядок и стандарт предоставления</w:t>
      </w:r>
      <w:r w:rsidRPr="00757DC0">
        <w:rPr>
          <w:sz w:val="28"/>
        </w:rPr>
        <w:t xml:space="preserve"> муниципальной услуги.</w:t>
      </w:r>
    </w:p>
    <w:p w:rsidR="009C672B" w:rsidRPr="00F7531C" w:rsidRDefault="009C672B" w:rsidP="001069AE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9C672B" w:rsidRPr="004F7AF6" w:rsidRDefault="009C672B" w:rsidP="001069A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 xml:space="preserve">Заявителем при предоставлении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муниципальной услуги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является физическое </w:t>
      </w:r>
      <w:r>
        <w:rPr>
          <w:rFonts w:ascii="Times New Roman" w:hAnsi="Times New Roman" w:cs="Times New Roman"/>
          <w:sz w:val="28"/>
          <w:szCs w:val="28"/>
        </w:rPr>
        <w:t xml:space="preserve">лицо </w:t>
      </w:r>
      <w:r w:rsidRPr="004F7AF6">
        <w:rPr>
          <w:rFonts w:ascii="Times New Roman" w:hAnsi="Times New Roman" w:cs="Times New Roman"/>
          <w:sz w:val="28"/>
          <w:szCs w:val="28"/>
        </w:rPr>
        <w:t xml:space="preserve">либо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7AF6">
        <w:rPr>
          <w:rFonts w:ascii="Times New Roman" w:hAnsi="Times New Roman" w:cs="Times New Roman"/>
          <w:sz w:val="28"/>
          <w:szCs w:val="28"/>
        </w:rPr>
        <w:t xml:space="preserve"> уполномоченны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7AF6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ь, юридическое лицо</w:t>
      </w:r>
      <w:r w:rsidRPr="004F7AF6">
        <w:rPr>
          <w:rFonts w:ascii="Times New Roman" w:hAnsi="Times New Roman" w:cs="Times New Roman"/>
          <w:sz w:val="28"/>
          <w:szCs w:val="28"/>
        </w:rPr>
        <w:t>, обративш</w:t>
      </w:r>
      <w:r>
        <w:rPr>
          <w:rFonts w:ascii="Times New Roman" w:hAnsi="Times New Roman" w:cs="Times New Roman"/>
          <w:sz w:val="28"/>
          <w:szCs w:val="28"/>
        </w:rPr>
        <w:t>иеся</w:t>
      </w:r>
      <w:r w:rsidRPr="004F7AF6">
        <w:rPr>
          <w:rFonts w:ascii="Times New Roman" w:hAnsi="Times New Roman" w:cs="Times New Roman"/>
          <w:sz w:val="28"/>
          <w:szCs w:val="28"/>
        </w:rPr>
        <w:t xml:space="preserve"> в Управление образования</w:t>
      </w:r>
      <w:r>
        <w:rPr>
          <w:rFonts w:ascii="Times New Roman" w:hAnsi="Times New Roman" w:cs="Times New Roman"/>
          <w:sz w:val="28"/>
          <w:szCs w:val="28"/>
        </w:rPr>
        <w:t>, общеобразовательные организации</w:t>
      </w:r>
      <w:r w:rsidRPr="004F7AF6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9C672B" w:rsidRPr="00F7531C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9C672B" w:rsidRPr="00D00527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9C672B" w:rsidRPr="00757DC0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9C672B" w:rsidRDefault="009C672B" w:rsidP="00C34C37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162562, Вологодская область, Шекснинский район, п. Шексна, ул. Труда, д. 3 «Б».</w:t>
      </w:r>
    </w:p>
    <w:p w:rsidR="009C672B" w:rsidRDefault="009C672B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9C672B" w:rsidRPr="004B5ED2" w:rsidRDefault="009C672B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9C672B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9C672B" w:rsidRPr="004B5ED2" w:rsidRDefault="009C672B" w:rsidP="001069AE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9C672B" w:rsidRPr="006047F0" w:rsidRDefault="009C672B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9C672B" w:rsidRPr="006047F0" w:rsidRDefault="009C672B" w:rsidP="001069AE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2-34-87.</w:t>
      </w:r>
    </w:p>
    <w:p w:rsidR="009C672B" w:rsidRPr="00757DC0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9C672B" w:rsidRPr="00757DC0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9C672B" w:rsidRPr="00757DC0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нахождения, телефон, адрес электронной почты и официального сайта образовательных организаций представлены в Приложении 5 к настоящему регламенту.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9C672B" w:rsidRPr="00D00527" w:rsidRDefault="009C672B" w:rsidP="001069AE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9C672B" w:rsidRPr="00F7531C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лично;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телефонной, факсимильной связи;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электронной связи;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посредством почтовой связи;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информационных стендах в помещениях Уполномоченного органа, МФЦ;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9C672B" w:rsidRPr="00F7531C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9C672B" w:rsidRPr="00757DC0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9C672B" w:rsidRPr="00A13495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9C672B" w:rsidRDefault="009C672B" w:rsidP="001069AE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9C672B" w:rsidRPr="00757DC0" w:rsidRDefault="009C672B" w:rsidP="008B71D3">
      <w:pPr>
        <w:rPr>
          <w:sz w:val="28"/>
        </w:rPr>
      </w:pPr>
    </w:p>
    <w:p w:rsidR="009C672B" w:rsidRPr="00F7531C" w:rsidRDefault="009C672B" w:rsidP="001069AE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9C672B" w:rsidRPr="00467241" w:rsidRDefault="009C672B" w:rsidP="001069AE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9C672B" w:rsidRPr="00F7531C" w:rsidRDefault="009C672B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9C672B" w:rsidRPr="007A7042" w:rsidRDefault="009C672B" w:rsidP="007A7042">
      <w:pPr>
        <w:jc w:val="both"/>
        <w:rPr>
          <w:bCs/>
          <w:color w:val="000000"/>
          <w:sz w:val="28"/>
          <w:szCs w:val="28"/>
        </w:rPr>
      </w:pPr>
      <w:r w:rsidRPr="007A7042">
        <w:rPr>
          <w:bCs/>
          <w:color w:val="000000"/>
          <w:sz w:val="28"/>
          <w:szCs w:val="28"/>
        </w:rPr>
        <w:t xml:space="preserve">Предоставление 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>.</w:t>
      </w:r>
    </w:p>
    <w:p w:rsidR="009C672B" w:rsidRPr="00F7531C" w:rsidRDefault="009C672B" w:rsidP="001069AE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образовательные организации, подведомственные Управлению образования Шекснинского муниципального района;</w:t>
      </w:r>
    </w:p>
    <w:p w:rsidR="009C672B" w:rsidRPr="00757DC0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9C672B" w:rsidRPr="002A5597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9C672B" w:rsidRPr="00F7531C" w:rsidRDefault="009C672B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9C672B" w:rsidRDefault="009C672B" w:rsidP="001069A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C672B" w:rsidRDefault="009C672B" w:rsidP="001069A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9C672B" w:rsidRPr="004F7AF6" w:rsidRDefault="009C672B" w:rsidP="001069AE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 xml:space="preserve">2) отказ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bCs/>
          <w:color w:val="000000"/>
          <w:sz w:val="28"/>
          <w:szCs w:val="28"/>
        </w:rPr>
        <w:t xml:space="preserve"> </w:t>
      </w:r>
      <w:r w:rsidRPr="004F7AF6">
        <w:rPr>
          <w:sz w:val="28"/>
          <w:szCs w:val="28"/>
        </w:rPr>
        <w:t>и направление соответствующего уведомления заявителю (приложение 3 к настоящему регламенту).</w:t>
      </w:r>
    </w:p>
    <w:p w:rsidR="009C672B" w:rsidRPr="00F7531C" w:rsidRDefault="009C672B" w:rsidP="001069AE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9C672B" w:rsidRDefault="009C672B" w:rsidP="001069AE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bCs/>
          <w:color w:val="000000"/>
          <w:sz w:val="28"/>
          <w:szCs w:val="28"/>
        </w:rPr>
        <w:t xml:space="preserve"> и приложенных к нему документов</w:t>
      </w:r>
      <w:r>
        <w:rPr>
          <w:sz w:val="28"/>
        </w:rPr>
        <w:t>.</w:t>
      </w:r>
    </w:p>
    <w:p w:rsidR="009C672B" w:rsidRPr="00F7531C" w:rsidRDefault="009C672B" w:rsidP="001069AE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9C672B" w:rsidRPr="00757DC0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9C672B" w:rsidRPr="00757DC0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9C672B" w:rsidRPr="00757DC0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9C672B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9C672B" w:rsidRPr="00757DC0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9C672B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9C672B" w:rsidRPr="004F7AF6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9C672B" w:rsidRPr="00F7531C" w:rsidRDefault="009C672B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C672B" w:rsidRDefault="009C672B" w:rsidP="00D04370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Для получения муниципальной услуги заявитель предоставляет заявление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sz w:val="28"/>
          <w:szCs w:val="28"/>
        </w:rPr>
        <w:t xml:space="preserve"> (приложение 2 к настоящему регламенту).</w:t>
      </w:r>
    </w:p>
    <w:p w:rsidR="009C672B" w:rsidRDefault="009C672B" w:rsidP="00D04370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9C672B" w:rsidRDefault="009C672B" w:rsidP="00D043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предоставляют заявление на официальном бланке,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9C672B" w:rsidRPr="009A5275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приложенные к нему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приложенные к нему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подписывается допустимым видом электронной подписи.</w:t>
      </w:r>
      <w:bookmarkStart w:id="0" w:name="sub_27"/>
    </w:p>
    <w:p w:rsidR="009C672B" w:rsidRPr="00F7531C" w:rsidRDefault="009C672B" w:rsidP="001069AE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9C672B" w:rsidRPr="003B650A" w:rsidRDefault="009C672B" w:rsidP="001069AE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9C672B" w:rsidRPr="009A5275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sz w:val="28"/>
          <w:szCs w:val="28"/>
        </w:rPr>
        <w:t>.</w:t>
      </w: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9C672B" w:rsidRPr="004F7AF6" w:rsidRDefault="009C672B" w:rsidP="001069AE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9C672B" w:rsidRPr="00757DC0" w:rsidRDefault="009C672B" w:rsidP="001069AE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9C672B" w:rsidRPr="0092283D" w:rsidRDefault="009C672B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9C672B" w:rsidRDefault="009C672B" w:rsidP="001069AE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9C672B" w:rsidRPr="0092283D" w:rsidRDefault="009C672B" w:rsidP="001069A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9C672B" w:rsidRDefault="009C672B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9C672B" w:rsidRDefault="009C672B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9C672B" w:rsidRDefault="009C672B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9C672B" w:rsidRDefault="009C672B" w:rsidP="001069AE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9C672B" w:rsidRDefault="009C672B" w:rsidP="005B3B51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9C672B" w:rsidRPr="00134C97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9C672B" w:rsidRPr="00134C97" w:rsidRDefault="009C672B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текстовую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мультимедийную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9C672B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9C672B" w:rsidRPr="00560E7A" w:rsidRDefault="009C672B" w:rsidP="005B3B5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9C672B" w:rsidRPr="004110EF" w:rsidRDefault="009C672B" w:rsidP="005B3B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9C672B" w:rsidRPr="004110EF" w:rsidRDefault="009C672B" w:rsidP="005B3B51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9C672B" w:rsidRPr="004110EF" w:rsidRDefault="009C672B" w:rsidP="005B3B5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9C672B" w:rsidRPr="00B80E00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9C672B" w:rsidRPr="00757DC0" w:rsidRDefault="009C672B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9C672B" w:rsidRDefault="009C672B" w:rsidP="00AA5317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9C672B" w:rsidRPr="00B80E00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9C672B" w:rsidRPr="00B80E00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9C672B" w:rsidRPr="004F7AF6" w:rsidRDefault="009C672B" w:rsidP="001069AE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9C672B" w:rsidRPr="00FE1CDD" w:rsidRDefault="009C672B" w:rsidP="001069AE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9C672B" w:rsidRPr="002E754A" w:rsidRDefault="009C672B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9C672B" w:rsidRPr="001A106F" w:rsidRDefault="009C672B" w:rsidP="001069AE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9C672B" w:rsidRPr="00187436" w:rsidRDefault="009C672B" w:rsidP="001069AE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9C672B" w:rsidRDefault="009C672B" w:rsidP="001069AE">
      <w:pPr>
        <w:ind w:firstLine="720"/>
        <w:jc w:val="both"/>
        <w:rPr>
          <w:sz w:val="28"/>
          <w:szCs w:val="28"/>
        </w:rPr>
      </w:pPr>
    </w:p>
    <w:p w:rsidR="009C672B" w:rsidRDefault="009C672B" w:rsidP="001069A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9C672B" w:rsidRPr="00C43AB0" w:rsidRDefault="009C672B" w:rsidP="001069A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C672B" w:rsidRPr="007262AE" w:rsidRDefault="009C672B" w:rsidP="001069AE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9C672B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>регистрация заявления</w:t>
      </w:r>
      <w:r>
        <w:rPr>
          <w:sz w:val="28"/>
          <w:szCs w:val="28"/>
        </w:rPr>
        <w:t xml:space="preserve"> и приложенных к нему документов;</w:t>
      </w:r>
    </w:p>
    <w:p w:rsidR="009C672B" w:rsidRPr="00C43AB0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405F0B">
        <w:rPr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sz w:val="28"/>
          <w:szCs w:val="28"/>
        </w:rPr>
        <w:t>;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bCs/>
          <w:color w:val="000000"/>
          <w:sz w:val="28"/>
          <w:szCs w:val="28"/>
        </w:rPr>
        <w:t xml:space="preserve"> </w:t>
      </w:r>
      <w:r w:rsidRPr="00C43AB0">
        <w:rPr>
          <w:sz w:val="28"/>
          <w:szCs w:val="28"/>
        </w:rPr>
        <w:t>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9C672B" w:rsidRPr="005A221A" w:rsidRDefault="009C672B" w:rsidP="001069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4</w:t>
      </w:r>
      <w:r w:rsidRPr="00C43AB0">
        <w:rPr>
          <w:sz w:val="28"/>
          <w:szCs w:val="28"/>
        </w:rPr>
        <w:t xml:space="preserve">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9C672B" w:rsidRDefault="009C672B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9C672B" w:rsidRDefault="009C672B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9C672B" w:rsidRDefault="009C672B" w:rsidP="00DA358F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9C672B" w:rsidRDefault="009C672B" w:rsidP="005C02D1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>3.4</w:t>
      </w:r>
      <w:r w:rsidRPr="00DC3103">
        <w:rPr>
          <w:b/>
          <w:sz w:val="28"/>
          <w:szCs w:val="28"/>
        </w:rPr>
        <w:t xml:space="preserve">. </w:t>
      </w:r>
      <w:r w:rsidRPr="00403C36">
        <w:rPr>
          <w:b/>
          <w:sz w:val="28"/>
          <w:szCs w:val="28"/>
        </w:rPr>
        <w:t xml:space="preserve">Рассмотрение заявления и принятие решения о предоставлении </w:t>
      </w:r>
      <w:r w:rsidRPr="00403C36">
        <w:rPr>
          <w:b/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  <w:r w:rsidRPr="00403C36">
        <w:rPr>
          <w:b/>
          <w:sz w:val="28"/>
          <w:szCs w:val="28"/>
        </w:rPr>
        <w:t xml:space="preserve"> либо отказе в предоставлении </w:t>
      </w:r>
      <w:r w:rsidRPr="00403C36">
        <w:rPr>
          <w:b/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bCs/>
          <w:color w:val="000000"/>
          <w:sz w:val="28"/>
          <w:szCs w:val="28"/>
        </w:rPr>
        <w:t>;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>
        <w:rPr>
          <w:bCs/>
          <w:color w:val="000000"/>
          <w:sz w:val="28"/>
          <w:szCs w:val="28"/>
        </w:rPr>
        <w:t xml:space="preserve"> с указанием причин отказа.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 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9C672B" w:rsidRPr="00A11713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2E48EE">
        <w:rPr>
          <w:sz w:val="28"/>
          <w:szCs w:val="28"/>
        </w:rPr>
        <w:t xml:space="preserve">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9C672B" w:rsidRPr="00403C36" w:rsidRDefault="009C672B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403C36">
        <w:rPr>
          <w:b/>
          <w:sz w:val="28"/>
          <w:szCs w:val="28"/>
        </w:rPr>
        <w:t xml:space="preserve">3.5. Уведомление заявителя о предоставлении </w:t>
      </w:r>
      <w:r w:rsidRPr="00403C36">
        <w:rPr>
          <w:b/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  <w:r w:rsidRPr="00403C36">
        <w:rPr>
          <w:b/>
          <w:color w:val="000000"/>
          <w:sz w:val="28"/>
          <w:szCs w:val="28"/>
        </w:rPr>
        <w:t xml:space="preserve"> </w:t>
      </w:r>
      <w:r w:rsidRPr="00403C36">
        <w:rPr>
          <w:b/>
          <w:sz w:val="28"/>
          <w:szCs w:val="28"/>
        </w:rPr>
        <w:t xml:space="preserve">в форме уведомления (приложение 2 к настоящему регламенту) либо об отказе в предоставлении </w:t>
      </w:r>
      <w:r w:rsidRPr="00403C36">
        <w:rPr>
          <w:b/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  <w:r w:rsidRPr="00403C36">
        <w:rPr>
          <w:b/>
          <w:sz w:val="28"/>
          <w:szCs w:val="28"/>
        </w:rPr>
        <w:t xml:space="preserve"> в форме уведомления с указанием причин отказа (приложение 3 к настоящему регламенту).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является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заявления и приложенных к нему документов: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9C672B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9C672B" w:rsidRPr="002E48EE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9C672B" w:rsidRPr="00EF44DD" w:rsidRDefault="009C672B" w:rsidP="001069AE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2E48EE">
        <w:rPr>
          <w:sz w:val="28"/>
          <w:szCs w:val="28"/>
        </w:rPr>
        <w:t xml:space="preserve"> 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9C672B" w:rsidRPr="007262AE" w:rsidRDefault="009C672B" w:rsidP="001069AE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9C672B" w:rsidRDefault="009C672B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9C672B" w:rsidRDefault="009C672B" w:rsidP="001069AE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9C672B" w:rsidRPr="009F096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9C672B" w:rsidRDefault="009C672B" w:rsidP="001069AE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9C672B" w:rsidRPr="00C62F9E" w:rsidRDefault="009C672B" w:rsidP="001069AE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9C672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9C672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9C672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9C672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9C672B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9C672B" w:rsidRPr="00EB6AD9" w:rsidRDefault="009C672B" w:rsidP="001069AE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9C672B" w:rsidRDefault="009C672B" w:rsidP="001069AE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9C672B" w:rsidRPr="004046AC" w:rsidRDefault="009C672B" w:rsidP="0073414B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9C672B" w:rsidRPr="005C774B" w:rsidRDefault="009C672B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9C672B" w:rsidRPr="005C774B" w:rsidRDefault="009C672B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9C672B" w:rsidRPr="00684D61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9C672B" w:rsidRPr="00F33F3F" w:rsidRDefault="009C672B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9C672B" w:rsidRDefault="009C672B" w:rsidP="001069AE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9C672B" w:rsidRPr="005C774B" w:rsidRDefault="009C672B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9C672B" w:rsidRPr="005C774B" w:rsidRDefault="009C672B" w:rsidP="001069AE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9C672B" w:rsidRPr="00155984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9C672B" w:rsidRPr="00D81EA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9C672B" w:rsidRPr="00D81EA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9C672B" w:rsidRPr="00D81EA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C672B" w:rsidRPr="00D81EA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9C672B" w:rsidRPr="00D81EA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9C672B" w:rsidRPr="00F33F3F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9C672B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9C672B" w:rsidRPr="004F7AF6" w:rsidRDefault="009C672B" w:rsidP="001069AE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9C672B" w:rsidRPr="00481D66" w:rsidRDefault="009C672B" w:rsidP="001069AE">
      <w:pPr>
        <w:pStyle w:val="Heading1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60"/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9C672B" w:rsidRPr="00481D66" w:rsidRDefault="009C672B" w:rsidP="001069AE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9C672B" w:rsidRPr="00EE400C" w:rsidRDefault="009C672B" w:rsidP="001069AE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</w:p>
    <w:p w:rsidR="009C672B" w:rsidRDefault="009C672B" w:rsidP="001069AE">
      <w:pPr>
        <w:ind w:firstLine="720"/>
        <w:jc w:val="both"/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3E77B5">
      <w:pPr>
        <w:rPr>
          <w:b/>
          <w:sz w:val="28"/>
          <w:szCs w:val="28"/>
        </w:rPr>
      </w:pPr>
    </w:p>
    <w:p w:rsidR="009C672B" w:rsidRDefault="009C672B" w:rsidP="00BA133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Руководителю                                                                                                              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 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Ф.И.О. заявителя________________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Адрес места жительства__________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9C672B" w:rsidRDefault="009C672B" w:rsidP="00197DA2">
      <w:pPr>
        <w:ind w:firstLine="4860"/>
        <w:rPr>
          <w:sz w:val="28"/>
          <w:szCs w:val="28"/>
        </w:rPr>
      </w:pPr>
      <w:r>
        <w:rPr>
          <w:sz w:val="28"/>
          <w:szCs w:val="28"/>
        </w:rPr>
        <w:t>Тел.____________________________</w:t>
      </w:r>
    </w:p>
    <w:p w:rsidR="009C672B" w:rsidRPr="00A04542" w:rsidRDefault="009C672B" w:rsidP="003057C1">
      <w:pPr>
        <w:pStyle w:val="ListParagraph"/>
        <w:ind w:left="0"/>
        <w:rPr>
          <w:sz w:val="28"/>
          <w:szCs w:val="28"/>
        </w:rPr>
      </w:pPr>
    </w:p>
    <w:p w:rsidR="009C672B" w:rsidRDefault="009C672B" w:rsidP="00197DA2">
      <w:pPr>
        <w:pStyle w:val="ListParagraph"/>
        <w:ind w:left="0"/>
        <w:rPr>
          <w:sz w:val="28"/>
          <w:szCs w:val="28"/>
        </w:rPr>
      </w:pPr>
    </w:p>
    <w:p w:rsidR="009C672B" w:rsidRDefault="009C672B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9C672B" w:rsidRDefault="009C672B" w:rsidP="003E77B5">
      <w:pPr>
        <w:pStyle w:val="ListParagraph"/>
        <w:ind w:left="0"/>
        <w:jc w:val="center"/>
        <w:rPr>
          <w:bCs/>
          <w:color w:val="000000"/>
          <w:sz w:val="28"/>
          <w:szCs w:val="28"/>
        </w:rPr>
      </w:pPr>
      <w:r w:rsidRPr="00DC3103">
        <w:rPr>
          <w:sz w:val="28"/>
          <w:szCs w:val="28"/>
        </w:rPr>
        <w:t xml:space="preserve">о </w:t>
      </w:r>
      <w:r w:rsidRPr="00DC3103">
        <w:rPr>
          <w:bCs/>
          <w:color w:val="000000"/>
          <w:sz w:val="28"/>
          <w:szCs w:val="28"/>
        </w:rPr>
        <w:t>предоставлении</w:t>
      </w:r>
      <w:r w:rsidRPr="00405F0B">
        <w:rPr>
          <w:bCs/>
          <w:color w:val="000000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</w:p>
    <w:p w:rsidR="009C672B" w:rsidRDefault="009C672B" w:rsidP="003E77B5">
      <w:pPr>
        <w:pStyle w:val="ListParagraph"/>
        <w:ind w:left="0"/>
        <w:jc w:val="center"/>
        <w:rPr>
          <w:sz w:val="28"/>
          <w:szCs w:val="28"/>
        </w:rPr>
      </w:pPr>
    </w:p>
    <w:p w:rsidR="009C672B" w:rsidRPr="00A04542" w:rsidRDefault="009C672B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  <w:r>
        <w:rPr>
          <w:sz w:val="28"/>
          <w:szCs w:val="28"/>
        </w:rPr>
        <w:t>_______________________________________________</w:t>
      </w:r>
    </w:p>
    <w:p w:rsidR="009C672B" w:rsidRPr="00A04542" w:rsidRDefault="009C672B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9C672B" w:rsidRPr="0095752F" w:rsidRDefault="009C672B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</w:t>
      </w:r>
      <w:r>
        <w:rPr>
          <w:sz w:val="20"/>
          <w:szCs w:val="20"/>
        </w:rPr>
        <w:t>)</w:t>
      </w:r>
    </w:p>
    <w:p w:rsidR="009C672B" w:rsidRDefault="009C672B" w:rsidP="003057C1">
      <w:pPr>
        <w:pStyle w:val="ListParagraph"/>
        <w:ind w:left="0"/>
        <w:jc w:val="both"/>
      </w:pPr>
    </w:p>
    <w:p w:rsidR="009C672B" w:rsidRDefault="009C672B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9C672B" w:rsidRDefault="009C672B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9C672B" w:rsidRDefault="009C672B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9C672B" w:rsidRPr="002A5597" w:rsidRDefault="009C672B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9C672B" w:rsidRPr="002A5597" w:rsidRDefault="009C672B" w:rsidP="003057C1">
      <w:pPr>
        <w:pStyle w:val="ListParagraph"/>
        <w:ind w:left="0"/>
        <w:jc w:val="both"/>
      </w:pPr>
    </w:p>
    <w:p w:rsidR="009C672B" w:rsidRPr="000512E4" w:rsidRDefault="009C672B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9C672B" w:rsidRPr="0095752F" w:rsidRDefault="009C672B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9C672B" w:rsidRPr="00A04542" w:rsidRDefault="009C672B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9C672B" w:rsidRPr="0095752F" w:rsidRDefault="009C672B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9C672B" w:rsidRPr="0095752F" w:rsidRDefault="009C672B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9C672B" w:rsidRDefault="009C672B" w:rsidP="003057C1">
      <w:pPr>
        <w:pStyle w:val="ListParagraph"/>
        <w:ind w:left="0"/>
        <w:rPr>
          <w:b/>
          <w:sz w:val="20"/>
          <w:szCs w:val="20"/>
        </w:rPr>
      </w:pPr>
    </w:p>
    <w:p w:rsidR="009C672B" w:rsidRDefault="009C672B" w:rsidP="003057C1">
      <w:pPr>
        <w:pStyle w:val="ListParagraph"/>
        <w:ind w:left="0"/>
        <w:rPr>
          <w:b/>
          <w:sz w:val="20"/>
          <w:szCs w:val="20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</w:p>
    <w:p w:rsidR="009C672B" w:rsidRDefault="009C672B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9C672B" w:rsidRDefault="009C672B" w:rsidP="0095752F">
      <w:r>
        <w:t xml:space="preserve">                           </w:t>
      </w:r>
    </w:p>
    <w:p w:rsidR="009C672B" w:rsidRDefault="009C672B" w:rsidP="0095752F"/>
    <w:p w:rsidR="009C672B" w:rsidRPr="0095752F" w:rsidRDefault="009C672B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9C672B" w:rsidRPr="0095752F" w:rsidRDefault="009C672B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9C672B" w:rsidRPr="0095752F" w:rsidRDefault="009C672B" w:rsidP="0095752F">
      <w:pPr>
        <w:rPr>
          <w:sz w:val="28"/>
          <w:szCs w:val="28"/>
        </w:rPr>
      </w:pPr>
    </w:p>
    <w:p w:rsidR="009C672B" w:rsidRPr="0095752F" w:rsidRDefault="009C672B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9C672B" w:rsidRDefault="009C672B" w:rsidP="00AA5317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</w:p>
    <w:p w:rsidR="009C672B" w:rsidRPr="0095752F" w:rsidRDefault="009C672B" w:rsidP="00AA5317">
      <w:pPr>
        <w:jc w:val="center"/>
        <w:rPr>
          <w:sz w:val="28"/>
          <w:szCs w:val="28"/>
        </w:rPr>
      </w:pPr>
    </w:p>
    <w:p w:rsidR="009C672B" w:rsidRDefault="009C672B" w:rsidP="009575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405F0B">
        <w:rPr>
          <w:color w:val="000000"/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9C672B" w:rsidRDefault="009C672B" w:rsidP="007338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(дата принятия заявления) </w:t>
      </w:r>
    </w:p>
    <w:p w:rsidR="009C672B" w:rsidRPr="0095752F" w:rsidRDefault="009C672B" w:rsidP="002064A6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принято решение о направлении следующих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9C672B" w:rsidRPr="0095752F" w:rsidRDefault="009C672B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9C672B" w:rsidRPr="0095752F" w:rsidRDefault="009C672B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9C672B" w:rsidRPr="0034655F" w:rsidRDefault="009C672B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сведения)</w:t>
      </w:r>
    </w:p>
    <w:p w:rsidR="009C672B" w:rsidRDefault="009C672B" w:rsidP="0095752F">
      <w:pPr>
        <w:rPr>
          <w:sz w:val="28"/>
          <w:szCs w:val="28"/>
        </w:rPr>
      </w:pPr>
    </w:p>
    <w:p w:rsidR="009C672B" w:rsidRPr="0095752F" w:rsidRDefault="009C672B" w:rsidP="0095752F">
      <w:pPr>
        <w:rPr>
          <w:sz w:val="28"/>
          <w:szCs w:val="28"/>
        </w:rPr>
      </w:pPr>
    </w:p>
    <w:p w:rsidR="009C672B" w:rsidRPr="0095752F" w:rsidRDefault="009C672B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9C672B" w:rsidRDefault="009C672B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AA5317">
      <w:pPr>
        <w:rPr>
          <w:sz w:val="20"/>
          <w:szCs w:val="20"/>
        </w:rPr>
      </w:pPr>
    </w:p>
    <w:p w:rsidR="009C672B" w:rsidRDefault="009C672B" w:rsidP="00AA5317">
      <w:pPr>
        <w:rPr>
          <w:sz w:val="28"/>
          <w:szCs w:val="28"/>
        </w:rPr>
      </w:pPr>
    </w:p>
    <w:p w:rsidR="009C672B" w:rsidRDefault="009C672B" w:rsidP="00AA5317">
      <w:pPr>
        <w:rPr>
          <w:sz w:val="28"/>
          <w:szCs w:val="28"/>
        </w:rPr>
      </w:pPr>
    </w:p>
    <w:p w:rsidR="009C672B" w:rsidRDefault="009C672B" w:rsidP="00AA5317">
      <w:pPr>
        <w:rPr>
          <w:sz w:val="28"/>
          <w:szCs w:val="28"/>
        </w:rPr>
      </w:pPr>
    </w:p>
    <w:p w:rsidR="009C672B" w:rsidRDefault="009C672B" w:rsidP="00FB29B1">
      <w:pPr>
        <w:jc w:val="right"/>
        <w:rPr>
          <w:sz w:val="28"/>
          <w:szCs w:val="28"/>
        </w:rPr>
      </w:pPr>
    </w:p>
    <w:p w:rsidR="009C672B" w:rsidRDefault="009C672B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9C672B" w:rsidRDefault="009C672B" w:rsidP="00FB29B1">
      <w:r>
        <w:t xml:space="preserve">                           </w:t>
      </w:r>
    </w:p>
    <w:p w:rsidR="009C672B" w:rsidRDefault="009C672B" w:rsidP="00FB29B1"/>
    <w:p w:rsidR="009C672B" w:rsidRPr="0095752F" w:rsidRDefault="009C672B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9C672B" w:rsidRPr="0095752F" w:rsidRDefault="009C672B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9C672B" w:rsidRPr="0095752F" w:rsidRDefault="009C672B" w:rsidP="00FB29B1">
      <w:pPr>
        <w:rPr>
          <w:sz w:val="28"/>
          <w:szCs w:val="28"/>
        </w:rPr>
      </w:pPr>
    </w:p>
    <w:p w:rsidR="009C672B" w:rsidRPr="0095752F" w:rsidRDefault="009C672B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9C672B" w:rsidRDefault="009C672B" w:rsidP="00403C36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</w:p>
    <w:p w:rsidR="009C672B" w:rsidRDefault="009C672B" w:rsidP="00403C36">
      <w:pPr>
        <w:jc w:val="center"/>
        <w:rPr>
          <w:sz w:val="28"/>
          <w:szCs w:val="28"/>
        </w:rPr>
      </w:pPr>
    </w:p>
    <w:p w:rsidR="009C672B" w:rsidRDefault="009C672B" w:rsidP="005D1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405F0B">
        <w:rPr>
          <w:color w:val="000000"/>
          <w:sz w:val="28"/>
          <w:szCs w:val="28"/>
        </w:rPr>
        <w:t xml:space="preserve"> </w:t>
      </w:r>
      <w:r w:rsidRPr="0095752F">
        <w:rPr>
          <w:sz w:val="28"/>
          <w:szCs w:val="28"/>
        </w:rPr>
        <w:t xml:space="preserve">от ____________________ </w:t>
      </w:r>
    </w:p>
    <w:p w:rsidR="009C672B" w:rsidRDefault="009C672B" w:rsidP="005D1CB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(дата принятия заявления) </w:t>
      </w:r>
    </w:p>
    <w:p w:rsidR="009C672B" w:rsidRDefault="009C672B" w:rsidP="00FB29B1">
      <w:pPr>
        <w:jc w:val="both"/>
        <w:rPr>
          <w:sz w:val="28"/>
          <w:szCs w:val="28"/>
        </w:rPr>
      </w:pPr>
    </w:p>
    <w:p w:rsidR="009C672B" w:rsidRPr="0095752F" w:rsidRDefault="009C672B" w:rsidP="00F37833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принято решение </w:t>
      </w:r>
      <w:r>
        <w:rPr>
          <w:sz w:val="28"/>
          <w:szCs w:val="28"/>
        </w:rPr>
        <w:t xml:space="preserve">об отказе в направлении </w:t>
      </w:r>
      <w:r w:rsidRPr="007A7042">
        <w:rPr>
          <w:bCs/>
          <w:color w:val="000000"/>
          <w:sz w:val="28"/>
          <w:szCs w:val="28"/>
        </w:rPr>
        <w:t xml:space="preserve">информации о порядке проведения государственной итоговой аттестации </w:t>
      </w:r>
      <w:r>
        <w:rPr>
          <w:bCs/>
          <w:color w:val="000000"/>
          <w:sz w:val="28"/>
          <w:szCs w:val="28"/>
        </w:rPr>
        <w:t>обучающихся, освоивших основные</w:t>
      </w:r>
      <w:r w:rsidRPr="007A7042">
        <w:rPr>
          <w:bCs/>
          <w:color w:val="000000"/>
          <w:sz w:val="28"/>
          <w:szCs w:val="28"/>
        </w:rPr>
        <w:t xml:space="preserve"> и дополнительные общеобразовательные</w:t>
      </w:r>
      <w:r>
        <w:rPr>
          <w:bCs/>
          <w:color w:val="000000"/>
          <w:sz w:val="28"/>
          <w:szCs w:val="28"/>
        </w:rPr>
        <w:t xml:space="preserve"> </w:t>
      </w:r>
      <w:r w:rsidRPr="007A7042">
        <w:rPr>
          <w:bCs/>
          <w:color w:val="000000"/>
          <w:sz w:val="28"/>
          <w:szCs w:val="28"/>
        </w:rPr>
        <w:t>(за исключением дошкольных) программы</w:t>
      </w:r>
      <w:r w:rsidRPr="007A7042">
        <w:rPr>
          <w:sz w:val="28"/>
          <w:szCs w:val="28"/>
        </w:rPr>
        <w:t xml:space="preserve"> </w:t>
      </w: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9C672B" w:rsidRPr="0095752F" w:rsidRDefault="009C672B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9C672B" w:rsidRPr="0095752F" w:rsidRDefault="009C672B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9C672B" w:rsidRPr="0034655F" w:rsidRDefault="009C672B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9C672B" w:rsidRDefault="009C672B" w:rsidP="00FB29B1">
      <w:pPr>
        <w:rPr>
          <w:sz w:val="28"/>
          <w:szCs w:val="28"/>
        </w:rPr>
      </w:pPr>
    </w:p>
    <w:p w:rsidR="009C672B" w:rsidRPr="0095752F" w:rsidRDefault="009C672B" w:rsidP="00FB29B1">
      <w:pPr>
        <w:rPr>
          <w:sz w:val="28"/>
          <w:szCs w:val="28"/>
        </w:rPr>
      </w:pPr>
    </w:p>
    <w:p w:rsidR="009C672B" w:rsidRPr="0095752F" w:rsidRDefault="009C672B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9C672B" w:rsidRDefault="009C672B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9C672B" w:rsidRDefault="009C672B" w:rsidP="00FB29B1">
      <w:pPr>
        <w:rPr>
          <w:sz w:val="20"/>
          <w:szCs w:val="20"/>
        </w:rPr>
      </w:pPr>
    </w:p>
    <w:p w:rsidR="009C672B" w:rsidRDefault="009C672B" w:rsidP="00FB29B1">
      <w:pPr>
        <w:rPr>
          <w:sz w:val="20"/>
          <w:szCs w:val="20"/>
        </w:rPr>
      </w:pPr>
    </w:p>
    <w:p w:rsidR="009C672B" w:rsidRDefault="009C672B" w:rsidP="00FB29B1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34655F">
      <w:pPr>
        <w:rPr>
          <w:sz w:val="20"/>
          <w:szCs w:val="20"/>
        </w:rPr>
      </w:pPr>
    </w:p>
    <w:p w:rsidR="009C672B" w:rsidRDefault="009C672B" w:rsidP="00181FC3">
      <w:pPr>
        <w:rPr>
          <w:sz w:val="20"/>
          <w:szCs w:val="20"/>
        </w:rPr>
      </w:pPr>
    </w:p>
    <w:p w:rsidR="009C672B" w:rsidRDefault="009C672B" w:rsidP="00181FC3">
      <w:pPr>
        <w:rPr>
          <w:sz w:val="28"/>
          <w:szCs w:val="28"/>
        </w:rPr>
      </w:pPr>
    </w:p>
    <w:p w:rsidR="009C672B" w:rsidRDefault="009C672B" w:rsidP="00181FC3">
      <w:pPr>
        <w:rPr>
          <w:sz w:val="28"/>
          <w:szCs w:val="28"/>
        </w:rPr>
      </w:pPr>
    </w:p>
    <w:p w:rsidR="009C672B" w:rsidRDefault="009C672B" w:rsidP="00181FC3">
      <w:pPr>
        <w:rPr>
          <w:sz w:val="28"/>
          <w:szCs w:val="28"/>
        </w:rPr>
      </w:pPr>
    </w:p>
    <w:p w:rsidR="009C672B" w:rsidRDefault="009C672B" w:rsidP="00181FC3">
      <w:pPr>
        <w:rPr>
          <w:sz w:val="28"/>
          <w:szCs w:val="28"/>
        </w:rPr>
      </w:pPr>
    </w:p>
    <w:p w:rsidR="009C672B" w:rsidRDefault="009C672B" w:rsidP="00181FC3">
      <w:pPr>
        <w:rPr>
          <w:sz w:val="28"/>
          <w:szCs w:val="28"/>
        </w:rPr>
      </w:pPr>
    </w:p>
    <w:p w:rsidR="009C672B" w:rsidRDefault="009C672B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9C672B" w:rsidRDefault="009C672B" w:rsidP="006C0D7D">
      <w:pPr>
        <w:jc w:val="right"/>
        <w:rPr>
          <w:sz w:val="28"/>
          <w:szCs w:val="28"/>
        </w:rPr>
      </w:pPr>
    </w:p>
    <w:p w:rsidR="009C672B" w:rsidRPr="006C0D7D" w:rsidRDefault="009C672B" w:rsidP="006C0D7D">
      <w:pPr>
        <w:rPr>
          <w:sz w:val="28"/>
          <w:szCs w:val="28"/>
        </w:rPr>
      </w:pPr>
    </w:p>
    <w:p w:rsidR="009C672B" w:rsidRPr="006C0D7D" w:rsidRDefault="009C672B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9C672B" w:rsidRDefault="009C672B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9C672B" w:rsidRDefault="009C672B" w:rsidP="006C0D7D">
                  <w:pPr>
                    <w:jc w:val="center"/>
                  </w:pPr>
                </w:p>
                <w:p w:rsidR="009C672B" w:rsidRDefault="009C672B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9C672B" w:rsidRPr="006C0D7D" w:rsidRDefault="009C672B" w:rsidP="006C0D7D">
      <w:pPr>
        <w:rPr>
          <w:sz w:val="20"/>
          <w:szCs w:val="20"/>
        </w:rPr>
      </w:pPr>
    </w:p>
    <w:p w:rsidR="009C672B" w:rsidRPr="006C0D7D" w:rsidRDefault="009C672B" w:rsidP="006C0D7D">
      <w:pPr>
        <w:rPr>
          <w:sz w:val="20"/>
          <w:szCs w:val="20"/>
        </w:rPr>
      </w:pPr>
    </w:p>
    <w:p w:rsidR="009C672B" w:rsidRPr="006C0D7D" w:rsidRDefault="009C672B" w:rsidP="006C0D7D">
      <w:pPr>
        <w:rPr>
          <w:sz w:val="20"/>
          <w:szCs w:val="20"/>
        </w:rPr>
      </w:pPr>
    </w:p>
    <w:p w:rsidR="009C672B" w:rsidRPr="006C0D7D" w:rsidRDefault="009C672B" w:rsidP="006C0D7D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jc w:val="center"/>
        <w:rPr>
          <w:sz w:val="20"/>
          <w:szCs w:val="20"/>
        </w:rPr>
      </w:pPr>
    </w:p>
    <w:p w:rsidR="009C672B" w:rsidRDefault="009C672B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9C672B" w:rsidRDefault="009C672B" w:rsidP="00511652">
      <w:pPr>
        <w:jc w:val="center"/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9C672B" w:rsidRDefault="009C672B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9C672B" w:rsidRDefault="009C672B" w:rsidP="00511652">
      <w:pPr>
        <w:jc w:val="center"/>
        <w:rPr>
          <w:sz w:val="20"/>
          <w:szCs w:val="20"/>
        </w:rPr>
      </w:pPr>
    </w:p>
    <w:p w:rsidR="009C672B" w:rsidRDefault="009C672B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9C672B" w:rsidRDefault="009C672B" w:rsidP="00511652">
      <w:pPr>
        <w:jc w:val="center"/>
        <w:rPr>
          <w:sz w:val="20"/>
          <w:szCs w:val="20"/>
        </w:rPr>
      </w:pPr>
    </w:p>
    <w:p w:rsidR="009C672B" w:rsidRDefault="009C672B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9C672B" w:rsidRPr="005D1CBD" w:rsidRDefault="009C672B" w:rsidP="00511652">
                  <w:pPr>
                    <w:jc w:val="center"/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403C36">
                    <w:rPr>
                      <w:bCs/>
                      <w:color w:val="000000"/>
                    </w:rPr>
            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            </w:r>
                </w:p>
              </w:txbxContent>
            </v:textbox>
            <w10:wrap type="square" anchorx="margin"/>
          </v:shape>
        </w:pict>
      </w:r>
    </w:p>
    <w:p w:rsidR="009C672B" w:rsidRDefault="009C672B" w:rsidP="00511652">
      <w:pPr>
        <w:jc w:val="center"/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</w:p>
    <w:p w:rsidR="009C672B" w:rsidRPr="00511652" w:rsidRDefault="009C672B" w:rsidP="00511652">
      <w:pPr>
        <w:rPr>
          <w:sz w:val="20"/>
          <w:szCs w:val="20"/>
        </w:rPr>
      </w:pPr>
      <w:r>
        <w:rPr>
          <w:noProof/>
        </w:rPr>
        <w:pict>
          <v:shape id="Прямая со стрелкой 9" o:spid="_x0000_s1031" type="#_x0000_t32" style="position:absolute;margin-left:108pt;margin-top:9.15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0" o:spid="_x0000_s1032" type="#_x0000_t32" style="position:absolute;margin-left:333pt;margin-top:9.15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</w:p>
    <w:p w:rsidR="009C672B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rPr>
          <w:sz w:val="20"/>
          <w:szCs w:val="20"/>
        </w:rPr>
      </w:pPr>
    </w:p>
    <w:p w:rsidR="009C672B" w:rsidRDefault="009C672B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9C672B" w:rsidRDefault="009C672B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9C672B" w:rsidRDefault="009C672B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9C672B" w:rsidRDefault="009C672B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9C672B" w:rsidRDefault="009C672B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9C672B" w:rsidRDefault="009C672B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9C672B" w:rsidRDefault="009C672B" w:rsidP="00511652">
      <w:pPr>
        <w:tabs>
          <w:tab w:val="left" w:pos="945"/>
        </w:tabs>
        <w:rPr>
          <w:sz w:val="20"/>
          <w:szCs w:val="20"/>
        </w:rPr>
      </w:pPr>
    </w:p>
    <w:p w:rsidR="009C672B" w:rsidRPr="002B3296" w:rsidRDefault="009C672B" w:rsidP="002B3296">
      <w:pPr>
        <w:rPr>
          <w:sz w:val="20"/>
          <w:szCs w:val="20"/>
        </w:rPr>
      </w:pPr>
    </w:p>
    <w:p w:rsidR="009C672B" w:rsidRPr="002B3296" w:rsidRDefault="009C672B" w:rsidP="002B3296">
      <w:pPr>
        <w:rPr>
          <w:sz w:val="20"/>
          <w:szCs w:val="20"/>
        </w:rPr>
      </w:pPr>
    </w:p>
    <w:p w:rsidR="009C672B" w:rsidRPr="002B3296" w:rsidRDefault="009C672B" w:rsidP="002B3296">
      <w:pPr>
        <w:rPr>
          <w:sz w:val="20"/>
          <w:szCs w:val="20"/>
        </w:rPr>
      </w:pPr>
    </w:p>
    <w:p w:rsidR="009C672B" w:rsidRDefault="009C672B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9C672B" w:rsidRDefault="009C672B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9C672B" w:rsidRDefault="009C672B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p w:rsidR="009C672B" w:rsidRDefault="009C672B" w:rsidP="0073386A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5 к </w:t>
      </w:r>
      <w:r w:rsidRPr="00D476CB">
        <w:rPr>
          <w:sz w:val="28"/>
          <w:szCs w:val="28"/>
        </w:rPr>
        <w:t>регламенту</w:t>
      </w:r>
    </w:p>
    <w:p w:rsidR="009C672B" w:rsidRDefault="009C672B" w:rsidP="0073386A">
      <w:pPr>
        <w:rPr>
          <w:sz w:val="28"/>
          <w:szCs w:val="28"/>
        </w:rPr>
      </w:pPr>
    </w:p>
    <w:p w:rsidR="009C672B" w:rsidRPr="002C2D35" w:rsidRDefault="009C672B" w:rsidP="002C2D35">
      <w:pPr>
        <w:suppressAutoHyphens/>
        <w:jc w:val="center"/>
        <w:rPr>
          <w:b/>
        </w:rPr>
      </w:pPr>
      <w:r w:rsidRPr="00184EF3">
        <w:rPr>
          <w:b/>
        </w:rPr>
        <w:t>Адреса местонахождения, справочные телефоны, адреса сайтов в информационно-телекоммуникационной сети «Интернет»</w:t>
      </w:r>
      <w:r>
        <w:rPr>
          <w:b/>
        </w:rPr>
        <w:t>, руководители</w:t>
      </w:r>
      <w:r w:rsidRPr="00184EF3">
        <w:rPr>
          <w:b/>
        </w:rPr>
        <w:t xml:space="preserve"> </w:t>
      </w:r>
      <w:r>
        <w:rPr>
          <w:b/>
        </w:rPr>
        <w:t xml:space="preserve">муниципальных </w:t>
      </w:r>
      <w:r w:rsidRPr="00184EF3">
        <w:rPr>
          <w:b/>
        </w:rPr>
        <w:t>образовательных организаций</w:t>
      </w:r>
    </w:p>
    <w:p w:rsidR="009C672B" w:rsidRDefault="009C672B" w:rsidP="0073386A">
      <w:pPr>
        <w:rPr>
          <w:sz w:val="26"/>
          <w:szCs w:val="26"/>
        </w:rPr>
      </w:pPr>
    </w:p>
    <w:tbl>
      <w:tblPr>
        <w:tblW w:w="1059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4860"/>
        <w:gridCol w:w="2139"/>
      </w:tblGrid>
      <w:tr w:rsidR="009C672B" w:rsidTr="00425C8C">
        <w:trPr>
          <w:trHeight w:val="63"/>
        </w:trPr>
        <w:tc>
          <w:tcPr>
            <w:tcW w:w="3600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4860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 xml:space="preserve">Адрес </w:t>
            </w:r>
            <w:r w:rsidRPr="00425C8C">
              <w:rPr>
                <w:b/>
                <w:bCs/>
                <w:sz w:val="22"/>
                <w:szCs w:val="22"/>
                <w:lang w:val="en-US"/>
              </w:rPr>
              <w:t xml:space="preserve">/ </w:t>
            </w:r>
            <w:r w:rsidRPr="00425C8C">
              <w:rPr>
                <w:b/>
                <w:bCs/>
                <w:sz w:val="22"/>
                <w:szCs w:val="22"/>
              </w:rPr>
              <w:t>сайт / руководитель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b/>
                <w:bCs/>
                <w:sz w:val="22"/>
                <w:szCs w:val="22"/>
              </w:rPr>
              <w:t>Телефон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«Школа № 1 имени адмирала Алексея Михайловича Калинина»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162562, Вологодская область, Шекснинский район, пос. Шексна, ул. Труда, д. 16 </w:t>
            </w:r>
          </w:p>
          <w:p w:rsidR="009C672B" w:rsidRPr="00425C8C" w:rsidRDefault="009C672B" w:rsidP="00D33784">
            <w:hyperlink r:id="rId12" w:history="1">
              <w:r w:rsidRPr="00425C8C">
                <w:rPr>
                  <w:rStyle w:val="Hyperlink"/>
                  <w:sz w:val="22"/>
                  <w:szCs w:val="22"/>
                </w:rPr>
                <w:t>http://s28001.edu35.ru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- Чердынцев Александр Алексеевич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2-38-60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>муниципальное общеобразовательное учреждение «Устье-Угольская школа»</w:t>
            </w:r>
          </w:p>
          <w:p w:rsidR="009C672B" w:rsidRPr="00425C8C" w:rsidRDefault="009C672B" w:rsidP="00D33784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162560, Вологодская область, Шекснинский район, пос. Шексна, ул. Октябрьская, д. 45 а </w:t>
            </w:r>
          </w:p>
          <w:p w:rsidR="009C672B" w:rsidRPr="00425C8C" w:rsidRDefault="009C672B" w:rsidP="00D33784">
            <w:hyperlink r:id="rId13" w:history="1">
              <w:r w:rsidRPr="00425C8C">
                <w:rPr>
                  <w:rStyle w:val="Hyperlink"/>
                  <w:sz w:val="22"/>
                  <w:szCs w:val="22"/>
                  <w:lang w:val="en-US"/>
                </w:rPr>
                <w:t>h</w:t>
              </w:r>
              <w:r w:rsidRPr="00425C8C">
                <w:rPr>
                  <w:rStyle w:val="Hyperlink"/>
                  <w:sz w:val="22"/>
                  <w:szCs w:val="22"/>
                </w:rPr>
                <w:t>ttp://s28008.edu35.ru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Мурогина Галина Васильевна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2-10-72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«Нифантовская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162572, Вологодская область, Шекснинский район, д. Нифантово, ул. Нифантовская, д. 1 а </w:t>
            </w:r>
          </w:p>
          <w:p w:rsidR="009C672B" w:rsidRPr="00425C8C" w:rsidRDefault="009C672B" w:rsidP="00D33784">
            <w:hyperlink r:id="rId14" w:history="1">
              <w:r w:rsidRPr="00425C8C">
                <w:rPr>
                  <w:rStyle w:val="Hyperlink"/>
                  <w:sz w:val="22"/>
                  <w:szCs w:val="22"/>
                </w:rPr>
                <w:t>http://s28006.edu35.ru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Дудкина Людмила Владимировна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2-72-62</w:t>
            </w:r>
          </w:p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«Чуровская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162565, Вологодская область, Шекснинский район, с. Чуровское, д. 9 </w:t>
            </w:r>
          </w:p>
          <w:p w:rsidR="009C672B" w:rsidRPr="00425C8C" w:rsidRDefault="009C672B" w:rsidP="00D33784">
            <w:hyperlink r:id="rId15" w:history="1">
              <w:r w:rsidRPr="00425C8C">
                <w:rPr>
                  <w:rStyle w:val="Hyperlink"/>
                  <w:sz w:val="22"/>
                  <w:szCs w:val="22"/>
                </w:rPr>
                <w:t>http://s28003.edu35.ru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Минасян Ольга Наполеновна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4-22-17</w:t>
            </w:r>
          </w:p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«Чаромская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162570, Вологодская область, Шекснинский район, с. Чаромское, ул. Центральная, д. 44а </w:t>
            </w:r>
          </w:p>
          <w:p w:rsidR="009C672B" w:rsidRPr="00425C8C" w:rsidRDefault="009C672B" w:rsidP="00D33784">
            <w:hyperlink r:id="rId16" w:history="1">
              <w:r w:rsidRPr="00425C8C">
                <w:rPr>
                  <w:rStyle w:val="Hyperlink"/>
                  <w:sz w:val="22"/>
                  <w:szCs w:val="22"/>
                </w:rPr>
                <w:t>http://s28005.edu35.ru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Александров Геннадий Викентьевич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4-31-54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«Ершовская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162576, Вологодская область, Шекснинский район, д. Ершово, д. 156 </w:t>
            </w:r>
          </w:p>
          <w:p w:rsidR="009C672B" w:rsidRPr="00425C8C" w:rsidRDefault="009C672B" w:rsidP="00D33784">
            <w:hyperlink r:id="rId17" w:history="1">
              <w:r w:rsidRPr="00425C8C">
                <w:rPr>
                  <w:rStyle w:val="Hyperlink"/>
                  <w:sz w:val="22"/>
                  <w:szCs w:val="22"/>
                </w:rPr>
                <w:t>http://s28021.edu35.ru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Хитилова Ольга Ивановна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4-11-59</w:t>
            </w:r>
          </w:p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«Пачевская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162550, Вологодская область, Шекснинский район, д. Пача, ул. Кузовлева, д. 21 </w:t>
            </w:r>
          </w:p>
          <w:p w:rsidR="009C672B" w:rsidRPr="00425C8C" w:rsidRDefault="009C672B" w:rsidP="00D33784">
            <w:hyperlink r:id="rId18" w:history="1">
              <w:r w:rsidRPr="00425C8C">
                <w:rPr>
                  <w:rStyle w:val="Hyperlink"/>
                  <w:sz w:val="22"/>
                  <w:szCs w:val="22"/>
                </w:rPr>
                <w:t>http://s28007.edu35.ru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Громыко Надежда Николаевна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4-51-21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«Любомировская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162585, Вологодская область, Шекснинский район, с. Любомирово, ул. Школьная, д. 2 а </w:t>
            </w:r>
          </w:p>
          <w:p w:rsidR="009C672B" w:rsidRPr="00425C8C" w:rsidRDefault="009C672B" w:rsidP="00D33784">
            <w:hyperlink r:id="rId19" w:history="1">
              <w:r w:rsidRPr="00425C8C">
                <w:rPr>
                  <w:rStyle w:val="Hyperlink"/>
                  <w:sz w:val="22"/>
                  <w:szCs w:val="22"/>
                </w:rPr>
                <w:t>http://s28004.edu35.ru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Зимина Антонина Николаевна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5-43-41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«Чернеевская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162586, Вологодская область, Шекснинский район, д. Чернеево, д. 14 </w:t>
            </w:r>
          </w:p>
          <w:p w:rsidR="009C672B" w:rsidRPr="00425C8C" w:rsidRDefault="009C672B" w:rsidP="00D33784">
            <w:hyperlink r:id="rId20" w:history="1">
              <w:r w:rsidRPr="00425C8C">
                <w:rPr>
                  <w:rStyle w:val="Hyperlink"/>
                  <w:sz w:val="22"/>
                  <w:szCs w:val="22"/>
                </w:rPr>
                <w:t>http://s28025.edu35.ru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Осипенко Елена Михайловна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5-51-14</w:t>
            </w: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«Чёбсарская школа»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 xml:space="preserve">162580, Вологодская область, Шекснинский район, пос. Чебсара, пер. Краснораменский, д. 14 </w:t>
            </w:r>
          </w:p>
          <w:p w:rsidR="009C672B" w:rsidRPr="00425C8C" w:rsidRDefault="009C672B" w:rsidP="00D33784">
            <w:pPr>
              <w:rPr>
                <w:rStyle w:val="Hyperlink"/>
              </w:rPr>
            </w:pPr>
            <w:r w:rsidRPr="00425C8C">
              <w:rPr>
                <w:sz w:val="22"/>
                <w:szCs w:val="22"/>
              </w:rPr>
              <w:t xml:space="preserve"> </w:t>
            </w:r>
            <w:hyperlink r:id="rId21" w:history="1">
              <w:r w:rsidRPr="00425C8C">
                <w:rPr>
                  <w:rStyle w:val="Hyperlink"/>
                  <w:sz w:val="22"/>
                  <w:szCs w:val="22"/>
                </w:rPr>
                <w:t>http://s28002.edu35.ru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Смирнов Дмитрий Николаевич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</w:pPr>
            <w:r w:rsidRPr="00425C8C">
              <w:rPr>
                <w:sz w:val="22"/>
                <w:szCs w:val="22"/>
              </w:rPr>
              <w:t>(81751) 3-13-69</w:t>
            </w:r>
          </w:p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</w:p>
        </w:tc>
      </w:tr>
      <w:tr w:rsidR="009C672B" w:rsidTr="00425C8C">
        <w:trPr>
          <w:trHeight w:val="54"/>
        </w:trPr>
        <w:tc>
          <w:tcPr>
            <w:tcW w:w="3600" w:type="dxa"/>
          </w:tcPr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муниципальное общеобразовательное учреждение «Шекснинская школа-интернат для обучающихся с ограниченными возможностями здоровья»</w:t>
            </w:r>
          </w:p>
        </w:tc>
        <w:tc>
          <w:tcPr>
            <w:tcW w:w="4860" w:type="dxa"/>
          </w:tcPr>
          <w:p w:rsidR="009C672B" w:rsidRPr="00425C8C" w:rsidRDefault="009C672B" w:rsidP="00D33784">
            <w:r w:rsidRPr="00425C8C">
              <w:rPr>
                <w:sz w:val="22"/>
                <w:szCs w:val="22"/>
              </w:rPr>
              <w:t>162560, Вологодская область, Шекснинский район, пос. Шексна, ул. Гагарина,</w:t>
            </w:r>
            <w:r w:rsidRPr="00425C8C">
              <w:rPr>
                <w:sz w:val="22"/>
                <w:szCs w:val="22"/>
                <w:lang w:val="en-US"/>
              </w:rPr>
              <w:t> </w:t>
            </w:r>
            <w:r w:rsidRPr="00425C8C">
              <w:rPr>
                <w:sz w:val="22"/>
                <w:szCs w:val="22"/>
              </w:rPr>
              <w:t xml:space="preserve">д. 13 </w:t>
            </w:r>
          </w:p>
          <w:p w:rsidR="009C672B" w:rsidRPr="00425C8C" w:rsidRDefault="009C672B" w:rsidP="00D33784">
            <w:hyperlink r:id="rId22" w:history="1">
              <w:r w:rsidRPr="00425C8C">
                <w:rPr>
                  <w:rStyle w:val="Hyperlink"/>
                  <w:sz w:val="22"/>
                  <w:szCs w:val="22"/>
                </w:rPr>
                <w:t>http://s28027.edu35.ru</w:t>
              </w:r>
            </w:hyperlink>
          </w:p>
          <w:p w:rsidR="009C672B" w:rsidRPr="00425C8C" w:rsidRDefault="009C672B" w:rsidP="00D33784">
            <w:pPr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Директор – Соколова Юлия Вадимовна</w:t>
            </w:r>
          </w:p>
        </w:tc>
        <w:tc>
          <w:tcPr>
            <w:tcW w:w="2139" w:type="dxa"/>
          </w:tcPr>
          <w:p w:rsidR="009C672B" w:rsidRPr="00425C8C" w:rsidRDefault="009C672B" w:rsidP="00425C8C">
            <w:pPr>
              <w:jc w:val="center"/>
              <w:rPr>
                <w:b/>
                <w:bCs/>
              </w:rPr>
            </w:pPr>
            <w:r w:rsidRPr="00425C8C">
              <w:rPr>
                <w:sz w:val="22"/>
                <w:szCs w:val="22"/>
              </w:rPr>
              <w:t>(81751) 2-10-66</w:t>
            </w:r>
          </w:p>
        </w:tc>
      </w:tr>
    </w:tbl>
    <w:p w:rsidR="009C672B" w:rsidRDefault="009C672B" w:rsidP="002B3296">
      <w:pPr>
        <w:tabs>
          <w:tab w:val="left" w:pos="7905"/>
        </w:tabs>
        <w:rPr>
          <w:sz w:val="20"/>
          <w:szCs w:val="20"/>
        </w:rPr>
      </w:pPr>
    </w:p>
    <w:sectPr w:rsidR="009C672B" w:rsidSect="00D171CE">
      <w:footerReference w:type="even" r:id="rId23"/>
      <w:footerReference w:type="default" r:id="rId24"/>
      <w:footerReference w:type="firs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72B" w:rsidRDefault="009C672B" w:rsidP="0096685D">
      <w:r>
        <w:separator/>
      </w:r>
    </w:p>
  </w:endnote>
  <w:endnote w:type="continuationSeparator" w:id="0">
    <w:p w:rsidR="009C672B" w:rsidRDefault="009C672B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72B" w:rsidRDefault="009C672B" w:rsidP="00074E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72B" w:rsidRDefault="009C672B" w:rsidP="00D171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72B" w:rsidRDefault="009C672B" w:rsidP="00074E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C672B" w:rsidRDefault="009C672B" w:rsidP="00D171CE">
    <w:pPr>
      <w:pStyle w:val="Footer"/>
      <w:ind w:right="360"/>
      <w:jc w:val="right"/>
    </w:pPr>
  </w:p>
  <w:p w:rsidR="009C672B" w:rsidRDefault="009C6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72B" w:rsidRDefault="009C672B">
    <w:pPr>
      <w:pStyle w:val="Footer"/>
      <w:jc w:val="right"/>
    </w:pPr>
  </w:p>
  <w:p w:rsidR="009C672B" w:rsidRDefault="009C67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72B" w:rsidRDefault="009C672B" w:rsidP="0096685D">
      <w:r>
        <w:separator/>
      </w:r>
    </w:p>
  </w:footnote>
  <w:footnote w:type="continuationSeparator" w:id="0">
    <w:p w:rsidR="009C672B" w:rsidRDefault="009C672B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21995"/>
    <w:rsid w:val="00024CC9"/>
    <w:rsid w:val="00044F2E"/>
    <w:rsid w:val="000512E4"/>
    <w:rsid w:val="00055E8C"/>
    <w:rsid w:val="00074E6E"/>
    <w:rsid w:val="000A18CE"/>
    <w:rsid w:val="000A335E"/>
    <w:rsid w:val="000E6BD1"/>
    <w:rsid w:val="000E74B7"/>
    <w:rsid w:val="000F109B"/>
    <w:rsid w:val="001069AE"/>
    <w:rsid w:val="00107FF6"/>
    <w:rsid w:val="0011081A"/>
    <w:rsid w:val="00115544"/>
    <w:rsid w:val="00121909"/>
    <w:rsid w:val="00134C97"/>
    <w:rsid w:val="00137752"/>
    <w:rsid w:val="00137A40"/>
    <w:rsid w:val="00155984"/>
    <w:rsid w:val="00170C7A"/>
    <w:rsid w:val="00181FC3"/>
    <w:rsid w:val="00182C60"/>
    <w:rsid w:val="00184EF3"/>
    <w:rsid w:val="00187436"/>
    <w:rsid w:val="00197DA2"/>
    <w:rsid w:val="001A0EF1"/>
    <w:rsid w:val="001A106F"/>
    <w:rsid w:val="001A37E8"/>
    <w:rsid w:val="001B1D19"/>
    <w:rsid w:val="001D084C"/>
    <w:rsid w:val="001D43ED"/>
    <w:rsid w:val="001D5CCD"/>
    <w:rsid w:val="002064A6"/>
    <w:rsid w:val="00220E3F"/>
    <w:rsid w:val="00247108"/>
    <w:rsid w:val="002726B8"/>
    <w:rsid w:val="00290747"/>
    <w:rsid w:val="0029735B"/>
    <w:rsid w:val="002A5597"/>
    <w:rsid w:val="002B2162"/>
    <w:rsid w:val="002B21AB"/>
    <w:rsid w:val="002B3296"/>
    <w:rsid w:val="002B507E"/>
    <w:rsid w:val="002C2D35"/>
    <w:rsid w:val="002C491B"/>
    <w:rsid w:val="002D24A0"/>
    <w:rsid w:val="002D6D63"/>
    <w:rsid w:val="002E07FC"/>
    <w:rsid w:val="002E1198"/>
    <w:rsid w:val="002E48EE"/>
    <w:rsid w:val="002E754A"/>
    <w:rsid w:val="002F1902"/>
    <w:rsid w:val="002F3EE4"/>
    <w:rsid w:val="0030052D"/>
    <w:rsid w:val="00303FC5"/>
    <w:rsid w:val="003057C1"/>
    <w:rsid w:val="00322FF9"/>
    <w:rsid w:val="00323205"/>
    <w:rsid w:val="0033473B"/>
    <w:rsid w:val="0034655F"/>
    <w:rsid w:val="00347EF2"/>
    <w:rsid w:val="00352F5C"/>
    <w:rsid w:val="00352F8C"/>
    <w:rsid w:val="00364927"/>
    <w:rsid w:val="003772FF"/>
    <w:rsid w:val="003819D3"/>
    <w:rsid w:val="003877CB"/>
    <w:rsid w:val="00393710"/>
    <w:rsid w:val="003A445B"/>
    <w:rsid w:val="003B650A"/>
    <w:rsid w:val="003C2ECC"/>
    <w:rsid w:val="003C5D5D"/>
    <w:rsid w:val="003D2012"/>
    <w:rsid w:val="003E0E22"/>
    <w:rsid w:val="003E77B5"/>
    <w:rsid w:val="004029A4"/>
    <w:rsid w:val="00403C36"/>
    <w:rsid w:val="004046AC"/>
    <w:rsid w:val="00405F0B"/>
    <w:rsid w:val="004110EF"/>
    <w:rsid w:val="00412C60"/>
    <w:rsid w:val="004136FE"/>
    <w:rsid w:val="00415A6F"/>
    <w:rsid w:val="00422227"/>
    <w:rsid w:val="00424EE9"/>
    <w:rsid w:val="00425C8C"/>
    <w:rsid w:val="00440104"/>
    <w:rsid w:val="004448C8"/>
    <w:rsid w:val="00447DCD"/>
    <w:rsid w:val="00451789"/>
    <w:rsid w:val="00453F9C"/>
    <w:rsid w:val="0046250E"/>
    <w:rsid w:val="0046319C"/>
    <w:rsid w:val="00467241"/>
    <w:rsid w:val="0047168F"/>
    <w:rsid w:val="00481D66"/>
    <w:rsid w:val="004B0551"/>
    <w:rsid w:val="004B295F"/>
    <w:rsid w:val="004B5ED2"/>
    <w:rsid w:val="004C7F98"/>
    <w:rsid w:val="004D70E0"/>
    <w:rsid w:val="004E5EF2"/>
    <w:rsid w:val="004E7F4D"/>
    <w:rsid w:val="004F63B7"/>
    <w:rsid w:val="004F7AF6"/>
    <w:rsid w:val="00502CC2"/>
    <w:rsid w:val="00511652"/>
    <w:rsid w:val="00511BE7"/>
    <w:rsid w:val="00531351"/>
    <w:rsid w:val="00534BC8"/>
    <w:rsid w:val="005435F0"/>
    <w:rsid w:val="00560E7A"/>
    <w:rsid w:val="00565535"/>
    <w:rsid w:val="00584D45"/>
    <w:rsid w:val="005A221A"/>
    <w:rsid w:val="005A4072"/>
    <w:rsid w:val="005A7669"/>
    <w:rsid w:val="005B3B51"/>
    <w:rsid w:val="005C02D1"/>
    <w:rsid w:val="005C2B31"/>
    <w:rsid w:val="005C774B"/>
    <w:rsid w:val="005D1CBD"/>
    <w:rsid w:val="005F00BA"/>
    <w:rsid w:val="005F2E21"/>
    <w:rsid w:val="005F3042"/>
    <w:rsid w:val="006047F0"/>
    <w:rsid w:val="0060745B"/>
    <w:rsid w:val="0061672F"/>
    <w:rsid w:val="00630289"/>
    <w:rsid w:val="006307E1"/>
    <w:rsid w:val="00645A34"/>
    <w:rsid w:val="00647926"/>
    <w:rsid w:val="006532E6"/>
    <w:rsid w:val="00672D76"/>
    <w:rsid w:val="00676604"/>
    <w:rsid w:val="00684D61"/>
    <w:rsid w:val="00693322"/>
    <w:rsid w:val="006B2344"/>
    <w:rsid w:val="006C0D7D"/>
    <w:rsid w:val="006C2CCA"/>
    <w:rsid w:val="006C3663"/>
    <w:rsid w:val="006C4F3A"/>
    <w:rsid w:val="006D5425"/>
    <w:rsid w:val="006E0613"/>
    <w:rsid w:val="006E1588"/>
    <w:rsid w:val="006E21B6"/>
    <w:rsid w:val="006E32EB"/>
    <w:rsid w:val="006F2AFE"/>
    <w:rsid w:val="00720237"/>
    <w:rsid w:val="007204DD"/>
    <w:rsid w:val="007262AE"/>
    <w:rsid w:val="0073386A"/>
    <w:rsid w:val="0073414B"/>
    <w:rsid w:val="00734253"/>
    <w:rsid w:val="00757B1F"/>
    <w:rsid w:val="00757DC0"/>
    <w:rsid w:val="00775E09"/>
    <w:rsid w:val="00775EE0"/>
    <w:rsid w:val="00787B88"/>
    <w:rsid w:val="007A4EBD"/>
    <w:rsid w:val="007A60CC"/>
    <w:rsid w:val="007A7042"/>
    <w:rsid w:val="007B5A46"/>
    <w:rsid w:val="007C177D"/>
    <w:rsid w:val="007D1C94"/>
    <w:rsid w:val="007D4211"/>
    <w:rsid w:val="007E628A"/>
    <w:rsid w:val="00800EFB"/>
    <w:rsid w:val="00806AEB"/>
    <w:rsid w:val="00812C55"/>
    <w:rsid w:val="00814C84"/>
    <w:rsid w:val="00832C8E"/>
    <w:rsid w:val="0086135B"/>
    <w:rsid w:val="0086608A"/>
    <w:rsid w:val="00880087"/>
    <w:rsid w:val="00882998"/>
    <w:rsid w:val="008905D5"/>
    <w:rsid w:val="008A0248"/>
    <w:rsid w:val="008A7977"/>
    <w:rsid w:val="008B57D4"/>
    <w:rsid w:val="008B5B64"/>
    <w:rsid w:val="008B71D3"/>
    <w:rsid w:val="008B78E1"/>
    <w:rsid w:val="008C32C9"/>
    <w:rsid w:val="008C5B5F"/>
    <w:rsid w:val="008D2EA4"/>
    <w:rsid w:val="008D6DA1"/>
    <w:rsid w:val="008D78BA"/>
    <w:rsid w:val="008D79A2"/>
    <w:rsid w:val="008D7EBC"/>
    <w:rsid w:val="008E2D62"/>
    <w:rsid w:val="008E2E85"/>
    <w:rsid w:val="008F0616"/>
    <w:rsid w:val="009040A3"/>
    <w:rsid w:val="00914CA9"/>
    <w:rsid w:val="0092283D"/>
    <w:rsid w:val="00924EB7"/>
    <w:rsid w:val="00932B2C"/>
    <w:rsid w:val="00955D6F"/>
    <w:rsid w:val="0095752F"/>
    <w:rsid w:val="00961319"/>
    <w:rsid w:val="009623C9"/>
    <w:rsid w:val="009652C7"/>
    <w:rsid w:val="0096685D"/>
    <w:rsid w:val="00973181"/>
    <w:rsid w:val="0097676E"/>
    <w:rsid w:val="0098254C"/>
    <w:rsid w:val="0098406B"/>
    <w:rsid w:val="00986802"/>
    <w:rsid w:val="009A012A"/>
    <w:rsid w:val="009A5275"/>
    <w:rsid w:val="009A7E56"/>
    <w:rsid w:val="009B7471"/>
    <w:rsid w:val="009C30DA"/>
    <w:rsid w:val="009C672B"/>
    <w:rsid w:val="009E6B1F"/>
    <w:rsid w:val="009F096B"/>
    <w:rsid w:val="009F379B"/>
    <w:rsid w:val="009F4CCE"/>
    <w:rsid w:val="00A04542"/>
    <w:rsid w:val="00A0501C"/>
    <w:rsid w:val="00A11713"/>
    <w:rsid w:val="00A13495"/>
    <w:rsid w:val="00A14638"/>
    <w:rsid w:val="00A22102"/>
    <w:rsid w:val="00A2626B"/>
    <w:rsid w:val="00A26449"/>
    <w:rsid w:val="00A55C14"/>
    <w:rsid w:val="00A705AF"/>
    <w:rsid w:val="00A8685B"/>
    <w:rsid w:val="00A87CBE"/>
    <w:rsid w:val="00A937EE"/>
    <w:rsid w:val="00A971CF"/>
    <w:rsid w:val="00AA5317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5234"/>
    <w:rsid w:val="00B24633"/>
    <w:rsid w:val="00B36746"/>
    <w:rsid w:val="00B573E5"/>
    <w:rsid w:val="00B80E00"/>
    <w:rsid w:val="00B92B27"/>
    <w:rsid w:val="00BA133A"/>
    <w:rsid w:val="00BD1A43"/>
    <w:rsid w:val="00BD5C2A"/>
    <w:rsid w:val="00BD622D"/>
    <w:rsid w:val="00BD78EF"/>
    <w:rsid w:val="00C043C7"/>
    <w:rsid w:val="00C253D6"/>
    <w:rsid w:val="00C34C37"/>
    <w:rsid w:val="00C36E8D"/>
    <w:rsid w:val="00C43AB0"/>
    <w:rsid w:val="00C56F62"/>
    <w:rsid w:val="00C57236"/>
    <w:rsid w:val="00C602DB"/>
    <w:rsid w:val="00C62F9E"/>
    <w:rsid w:val="00C65FBE"/>
    <w:rsid w:val="00C83C67"/>
    <w:rsid w:val="00C9311A"/>
    <w:rsid w:val="00C97590"/>
    <w:rsid w:val="00CE5DD4"/>
    <w:rsid w:val="00CF3DB2"/>
    <w:rsid w:val="00CF4B82"/>
    <w:rsid w:val="00CF4DA5"/>
    <w:rsid w:val="00D00527"/>
    <w:rsid w:val="00D00852"/>
    <w:rsid w:val="00D01912"/>
    <w:rsid w:val="00D04370"/>
    <w:rsid w:val="00D05791"/>
    <w:rsid w:val="00D171CE"/>
    <w:rsid w:val="00D17A65"/>
    <w:rsid w:val="00D24456"/>
    <w:rsid w:val="00D25A6C"/>
    <w:rsid w:val="00D33784"/>
    <w:rsid w:val="00D354BD"/>
    <w:rsid w:val="00D46E70"/>
    <w:rsid w:val="00D476CB"/>
    <w:rsid w:val="00D56AC9"/>
    <w:rsid w:val="00D666F9"/>
    <w:rsid w:val="00D801E8"/>
    <w:rsid w:val="00D806E1"/>
    <w:rsid w:val="00D81EAB"/>
    <w:rsid w:val="00D839C4"/>
    <w:rsid w:val="00D86634"/>
    <w:rsid w:val="00D9039D"/>
    <w:rsid w:val="00D9539C"/>
    <w:rsid w:val="00DA358F"/>
    <w:rsid w:val="00DB4005"/>
    <w:rsid w:val="00DC3103"/>
    <w:rsid w:val="00DC33AB"/>
    <w:rsid w:val="00DD7FF2"/>
    <w:rsid w:val="00DF699C"/>
    <w:rsid w:val="00E17F4F"/>
    <w:rsid w:val="00E216BB"/>
    <w:rsid w:val="00E30D9F"/>
    <w:rsid w:val="00E57DDD"/>
    <w:rsid w:val="00E62928"/>
    <w:rsid w:val="00E731B5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E7D51"/>
    <w:rsid w:val="00EF1127"/>
    <w:rsid w:val="00EF44DD"/>
    <w:rsid w:val="00F008AF"/>
    <w:rsid w:val="00F02FCF"/>
    <w:rsid w:val="00F12A61"/>
    <w:rsid w:val="00F33F3F"/>
    <w:rsid w:val="00F37833"/>
    <w:rsid w:val="00F4730D"/>
    <w:rsid w:val="00F56EC0"/>
    <w:rsid w:val="00F66569"/>
    <w:rsid w:val="00F7531C"/>
    <w:rsid w:val="00F8705B"/>
    <w:rsid w:val="00FA1412"/>
    <w:rsid w:val="00FA2894"/>
    <w:rsid w:val="00FA58B1"/>
    <w:rsid w:val="00FB29B1"/>
    <w:rsid w:val="00FB2BB7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  <w:style w:type="paragraph" w:customStyle="1" w:styleId="a0">
    <w:name w:val="Таблицы (моноширинный)"/>
    <w:basedOn w:val="Normal"/>
    <w:next w:val="Normal"/>
    <w:uiPriority w:val="99"/>
    <w:rsid w:val="008B71D3"/>
    <w:pPr>
      <w:widowControl w:val="0"/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73386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171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hyperlink" Target="http://s28008.edu35.ru" TargetMode="External"/><Relationship Id="rId18" Type="http://schemas.openxmlformats.org/officeDocument/2006/relationships/hyperlink" Target="http://s28007.edu35.r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28002.edu35.ru" TargetMode="External"/><Relationship Id="rId7" Type="http://schemas.openxmlformats.org/officeDocument/2006/relationships/hyperlink" Target="mailto:sheksna-edu@yandex.ru" TargetMode="External"/><Relationship Id="rId12" Type="http://schemas.openxmlformats.org/officeDocument/2006/relationships/hyperlink" Target="http://s28001.edu35.ru" TargetMode="External"/><Relationship Id="rId17" Type="http://schemas.openxmlformats.org/officeDocument/2006/relationships/hyperlink" Target="http://s28021.edu35.ru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s28005.edu35.ru" TargetMode="External"/><Relationship Id="rId20" Type="http://schemas.openxmlformats.org/officeDocument/2006/relationships/hyperlink" Target="http://s28025.edu35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s28003.edu35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kusheksna@yandex.ru" TargetMode="External"/><Relationship Id="rId19" Type="http://schemas.openxmlformats.org/officeDocument/2006/relationships/hyperlink" Target="http://s28004.edu35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s28006.edu35.ru" TargetMode="External"/><Relationship Id="rId22" Type="http://schemas.openxmlformats.org/officeDocument/2006/relationships/hyperlink" Target="http://s28027.edu35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1040</TotalTime>
  <Pages>25</Pages>
  <Words>7840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180</cp:revision>
  <cp:lastPrinted>2015-07-06T05:51:00Z</cp:lastPrinted>
  <dcterms:created xsi:type="dcterms:W3CDTF">2015-07-03T07:58:00Z</dcterms:created>
  <dcterms:modified xsi:type="dcterms:W3CDTF">2016-06-09T12:52:00Z</dcterms:modified>
</cp:coreProperties>
</file>